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5E" w:rsidRPr="005C477A" w:rsidRDefault="00EE6C5E" w:rsidP="00EE6C5E">
      <w:pPr>
        <w:pStyle w:val="berschrift1"/>
      </w:pPr>
      <w:r w:rsidRPr="005C477A">
        <w:t>L02-26 Wohnsituation des Bekannten</w:t>
      </w:r>
    </w:p>
    <w:p w:rsidR="00EE6C5E" w:rsidRDefault="00EE6C5E" w:rsidP="00EE6C5E">
      <w:pPr>
        <w:pStyle w:val="berschrift3"/>
        <w:spacing w:after="360"/>
      </w:pPr>
      <w:r>
        <w:t>Name?</w:t>
      </w:r>
    </w:p>
    <w:p w:rsidR="00EE6C5E" w:rsidRDefault="00EE6C5E" w:rsidP="00EE6C5E">
      <w:pPr>
        <w:pStyle w:val="berschrift3"/>
        <w:spacing w:after="360"/>
      </w:pPr>
      <w:r>
        <w:t>Wo?</w:t>
      </w:r>
    </w:p>
    <w:p w:rsidR="00EE6C5E" w:rsidRDefault="00EE6C5E" w:rsidP="00EE6C5E">
      <w:pPr>
        <w:pStyle w:val="berschrift3"/>
        <w:spacing w:after="360"/>
      </w:pPr>
      <w:r>
        <w:t>Art der Unterkunft?</w:t>
      </w:r>
    </w:p>
    <w:p w:rsidR="00EE6C5E" w:rsidRDefault="00EE6C5E" w:rsidP="00EE6C5E">
      <w:pPr>
        <w:pStyle w:val="berschrift3"/>
        <w:spacing w:after="1560"/>
      </w:pPr>
      <w:r>
        <w:t>Vorteile?</w:t>
      </w:r>
    </w:p>
    <w:p w:rsidR="00EE6C5E" w:rsidRDefault="00EE6C5E" w:rsidP="00EE6C5E">
      <w:pPr>
        <w:pStyle w:val="berschrift3"/>
        <w:spacing w:after="1560"/>
      </w:pPr>
      <w:r>
        <w:t>Nachteile?</w:t>
      </w:r>
    </w:p>
    <w:p w:rsidR="00EE6C5E" w:rsidRDefault="00EE6C5E" w:rsidP="00EE6C5E">
      <w:pPr>
        <w:pStyle w:val="berschrift3"/>
        <w:spacing w:after="1560"/>
      </w:pPr>
      <w:r>
        <w:t>Bad?</w:t>
      </w:r>
    </w:p>
    <w:p w:rsidR="00EE6C5E" w:rsidRDefault="00EE6C5E" w:rsidP="00EE6C5E">
      <w:pPr>
        <w:pStyle w:val="berschrift3"/>
      </w:pPr>
      <w:r>
        <w:t>Kochen / Essen?</w:t>
      </w:r>
    </w:p>
    <w:p w:rsidR="00EE6C5E" w:rsidRDefault="00EE6C5E" w:rsidP="00EE6C5E">
      <w:pPr>
        <w:pStyle w:val="berschrift1"/>
      </w:pPr>
      <w:r>
        <w:br w:type="page"/>
      </w:r>
    </w:p>
    <w:p w:rsidR="00EE6C5E" w:rsidRDefault="00EE6C5E" w:rsidP="00EE6C5E">
      <w:pPr>
        <w:pStyle w:val="berschrift1"/>
      </w:pPr>
      <w:r>
        <w:t>L02-27 Antwort an den Freund</w:t>
      </w:r>
    </w:p>
    <w:p w:rsidR="00EE6C5E" w:rsidRDefault="00EE6C5E" w:rsidP="00EE6C5E"/>
    <w:p w:rsidR="00EE6C5E" w:rsidRPr="005C477A" w:rsidRDefault="00EE6C5E" w:rsidP="00EE6C5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38735</wp:posOffset>
                </wp:positionV>
                <wp:extent cx="5930900" cy="8026400"/>
                <wp:effectExtent l="0" t="0" r="12700" b="12700"/>
                <wp:wrapNone/>
                <wp:docPr id="3" name="Gefaltete Eck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0900" cy="8026400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E6C5E" w:rsidRDefault="00EE6C5E" w:rsidP="00EE6C5E">
                            <w:pPr>
                              <w:spacing w:before="360" w:after="8400"/>
                              <w:jc w:val="left"/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</w:pPr>
                            <w:r w:rsidRPr="005C477A">
                              <w:rPr>
                                <w:rFonts w:ascii="Monotype Corsiva" w:hAnsi="Monotype Corsiva"/>
                                <w:b/>
                                <w:sz w:val="40"/>
                                <w:szCs w:val="40"/>
                              </w:rPr>
                              <w:t xml:space="preserve">Liebe(r) </w:t>
                            </w:r>
                            <w:bookmarkStart w:id="0" w:name="_GoBack"/>
                            <w:bookmarkEnd w:id="0"/>
                          </w:p>
                          <w:p w:rsidR="00EE6C5E" w:rsidRPr="005C477A" w:rsidRDefault="00EE6C5E" w:rsidP="00EE6C5E">
                            <w:pPr>
                              <w:spacing w:before="360"/>
                              <w:jc w:val="left"/>
                              <w:rPr>
                                <w:rFonts w:ascii="Monotype Corsiva" w:hAnsi="Monotype Corsiva"/>
                                <w:sz w:val="40"/>
                                <w:szCs w:val="40"/>
                              </w:rPr>
                            </w:pPr>
                            <w:r w:rsidRPr="005C477A">
                              <w:rPr>
                                <w:rFonts w:ascii="Monotype Corsiva" w:hAnsi="Monotype Corsiva"/>
                                <w:sz w:val="40"/>
                                <w:szCs w:val="40"/>
                              </w:rPr>
                              <w:t>Herzliche Grüße</w:t>
                            </w:r>
                          </w:p>
                          <w:p w:rsidR="00EE6C5E" w:rsidRPr="005C477A" w:rsidRDefault="00EE6C5E" w:rsidP="00EE6C5E">
                            <w:pPr>
                              <w:spacing w:before="360"/>
                              <w:jc w:val="left"/>
                              <w:rPr>
                                <w:rFonts w:ascii="Monotype Corsiva" w:hAnsi="Monotype Corsiva"/>
                                <w:sz w:val="40"/>
                                <w:szCs w:val="40"/>
                              </w:rPr>
                            </w:pPr>
                            <w:r w:rsidRPr="005C477A">
                              <w:rPr>
                                <w:rFonts w:ascii="Monotype Corsiva" w:hAnsi="Monotype Corsiva"/>
                                <w:sz w:val="40"/>
                                <w:szCs w:val="40"/>
                              </w:rPr>
                              <w:t>dein(e)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Gefaltete Ecke 2" o:spid="_x0000_s1026" type="#_x0000_t65" style="position:absolute;left:0;text-align:left;margin-left:.1pt;margin-top:3.05pt;width:467pt;height:6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" adj="18000" fillcolor="window" strokecolor="#404040" strokeweight="2pt">
                <v:path arrowok="t"/>
                <v:textbox>
                  <w:txbxContent>
                    <w:p w:rsidR="00EE6C5E" w:rsidRDefault="00EE6C5E" w:rsidP="00EE6C5E">
                      <w:pPr>
                        <w:spacing w:before="360" w:after="8400"/>
                        <w:jc w:val="left"/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</w:pPr>
                      <w:r w:rsidRPr="005C477A">
                        <w:rPr>
                          <w:rFonts w:ascii="Monotype Corsiva" w:hAnsi="Monotype Corsiva"/>
                          <w:b/>
                          <w:sz w:val="40"/>
                          <w:szCs w:val="40"/>
                        </w:rPr>
                        <w:t xml:space="preserve">Liebe(r) </w:t>
                      </w:r>
                      <w:bookmarkStart w:id="1" w:name="_GoBack"/>
                      <w:bookmarkEnd w:id="1"/>
                    </w:p>
                    <w:p w:rsidR="00EE6C5E" w:rsidRPr="005C477A" w:rsidRDefault="00EE6C5E" w:rsidP="00EE6C5E">
                      <w:pPr>
                        <w:spacing w:before="360"/>
                        <w:jc w:val="left"/>
                        <w:rPr>
                          <w:rFonts w:ascii="Monotype Corsiva" w:hAnsi="Monotype Corsiva"/>
                          <w:sz w:val="40"/>
                          <w:szCs w:val="40"/>
                        </w:rPr>
                      </w:pPr>
                      <w:r w:rsidRPr="005C477A">
                        <w:rPr>
                          <w:rFonts w:ascii="Monotype Corsiva" w:hAnsi="Monotype Corsiva"/>
                          <w:sz w:val="40"/>
                          <w:szCs w:val="40"/>
                        </w:rPr>
                        <w:t>Herzliche Grüße</w:t>
                      </w:r>
                    </w:p>
                    <w:p w:rsidR="00EE6C5E" w:rsidRPr="005C477A" w:rsidRDefault="00EE6C5E" w:rsidP="00EE6C5E">
                      <w:pPr>
                        <w:spacing w:before="360"/>
                        <w:jc w:val="left"/>
                        <w:rPr>
                          <w:rFonts w:ascii="Monotype Corsiva" w:hAnsi="Monotype Corsiva"/>
                          <w:sz w:val="40"/>
                          <w:szCs w:val="40"/>
                        </w:rPr>
                      </w:pPr>
                      <w:r w:rsidRPr="005C477A">
                        <w:rPr>
                          <w:rFonts w:ascii="Monotype Corsiva" w:hAnsi="Monotype Corsiva"/>
                          <w:sz w:val="40"/>
                          <w:szCs w:val="40"/>
                        </w:rPr>
                        <w:t>dein(e)</w:t>
                      </w:r>
                    </w:p>
                  </w:txbxContent>
                </v:textbox>
              </v:shape>
            </w:pict>
          </mc:Fallback>
        </mc:AlternateContent>
      </w:r>
    </w:p>
    <w:p w:rsidR="009056A6" w:rsidRPr="00450272" w:rsidRDefault="009056A6" w:rsidP="00450272"/>
    <w:sectPr w:rsidR="009056A6" w:rsidRPr="00450272" w:rsidSect="008A1FA5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A0" w:rsidRDefault="00B04BA0">
      <w:r>
        <w:separator/>
      </w:r>
    </w:p>
  </w:endnote>
  <w:endnote w:type="continuationSeparator" w:id="0">
    <w:p w:rsidR="00B04BA0" w:rsidRDefault="00B0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EE6C5E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A0" w:rsidRDefault="00B04BA0">
      <w:r>
        <w:separator/>
      </w:r>
    </w:p>
  </w:footnote>
  <w:footnote w:type="continuationSeparator" w:id="0">
    <w:p w:rsidR="00B04BA0" w:rsidRDefault="00B04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C5E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04BA0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E6C5E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E6C5E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EE6C5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EE6C5E"/>
    <w:rPr>
      <w:rFonts w:ascii="Cambria" w:hAnsi="Cambria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E6C5E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EE6C5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EE6C5E"/>
    <w:rPr>
      <w:rFonts w:ascii="Cambria" w:hAnsi="Cambria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2</Pages>
  <Words>19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2011-03-03T05:55:00Z</dcterms:created>
  <dcterms:modified xsi:type="dcterms:W3CDTF">2011-03-03T05:56:00Z</dcterms:modified>
</cp:coreProperties>
</file>